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A4424E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9A7EC0" w:rsidRPr="009B790A">
              <w:rPr>
                <w:b/>
              </w:rPr>
              <w:t>„</w:t>
            </w:r>
            <w:r w:rsidR="00A4424E" w:rsidRPr="00A4424E">
              <w:rPr>
                <w:b/>
              </w:rPr>
              <w:t>XVII.</w:t>
            </w:r>
            <w:r w:rsidR="00A4424E">
              <w:rPr>
                <w:b/>
              </w:rPr>
              <w:t xml:space="preserve"> </w:t>
            </w:r>
            <w:r w:rsidR="00A4424E" w:rsidRPr="00A4424E">
              <w:rPr>
                <w:b/>
              </w:rPr>
              <w:t>Leiterinnen und Leiter von Registraturen</w:t>
            </w:r>
            <w:r w:rsidR="00A4424E">
              <w:rPr>
                <w:b/>
              </w:rPr>
              <w:t>“</w:t>
            </w:r>
          </w:p>
        </w:tc>
      </w:tr>
      <w:tr w:rsidR="0036013B" w:rsidRPr="0001508F" w:rsidTr="00373B45">
        <w:tc>
          <w:tcPr>
            <w:tcW w:w="4786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76A8F" w:rsidRPr="00576A8F" w:rsidTr="00196533">
        <w:tc>
          <w:tcPr>
            <w:tcW w:w="4786" w:type="dxa"/>
          </w:tcPr>
          <w:p w:rsidR="009A604E" w:rsidRPr="00E5281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>Leiterinnen und Leiter von Registraturen.</w:t>
            </w:r>
          </w:p>
        </w:tc>
        <w:tc>
          <w:tcPr>
            <w:tcW w:w="1701" w:type="dxa"/>
          </w:tcPr>
          <w:p w:rsidR="00576A8F" w:rsidRDefault="00823CC9" w:rsidP="00F23247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576A8F" w:rsidRDefault="00823CC9" w:rsidP="00A35D39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576A8F" w:rsidRPr="00823CC9" w:rsidRDefault="00011FD6" w:rsidP="00011FD6">
            <w:pPr>
              <w:spacing w:before="120" w:after="120"/>
            </w:pPr>
            <w:r w:rsidRPr="00823CC9">
              <w:t>EG 5</w:t>
            </w:r>
          </w:p>
        </w:tc>
      </w:tr>
      <w:tr w:rsidR="009A7EC0" w:rsidRPr="00576A8F" w:rsidTr="00196533">
        <w:tc>
          <w:tcPr>
            <w:tcW w:w="4786" w:type="dxa"/>
          </w:tcPr>
          <w:p w:rsidR="00011FD6" w:rsidRPr="00011FD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Beschäftigte der Entgeltgruppe 5, denen </w:t>
            </w:r>
            <w:r w:rsidRPr="00823CC9">
              <w:rPr>
                <w:szCs w:val="22"/>
                <w:u w:val="single"/>
              </w:rPr>
              <w:t>mindestens zwei Beschäftigte</w:t>
            </w:r>
            <w:r w:rsidRPr="00011FD6">
              <w:rPr>
                <w:szCs w:val="22"/>
              </w:rPr>
              <w:t>, davon min-</w:t>
            </w:r>
            <w:proofErr w:type="spellStart"/>
            <w:r w:rsidRPr="00011FD6">
              <w:rPr>
                <w:szCs w:val="22"/>
              </w:rPr>
              <w:t>destens</w:t>
            </w:r>
            <w:proofErr w:type="spellEnd"/>
            <w:r w:rsidRPr="00011FD6">
              <w:rPr>
                <w:szCs w:val="22"/>
              </w:rPr>
              <w:t xml:space="preserve"> eine oder einer mindestens der Entgeltgruppe 5, ständig unterstellt sind.</w:t>
            </w:r>
          </w:p>
          <w:p w:rsidR="0001508F" w:rsidRPr="00E5281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>(Hierzu Protokollerklärung Nr. 1)</w:t>
            </w:r>
          </w:p>
        </w:tc>
        <w:tc>
          <w:tcPr>
            <w:tcW w:w="1701" w:type="dxa"/>
          </w:tcPr>
          <w:p w:rsidR="00013BE5" w:rsidRPr="00A30E0C" w:rsidRDefault="00823CC9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E00484" w:rsidRPr="00A30E0C" w:rsidRDefault="00823CC9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01508F" w:rsidRPr="00553685" w:rsidRDefault="00011FD6" w:rsidP="00011FD6">
            <w:pPr>
              <w:spacing w:before="120" w:after="120"/>
            </w:pPr>
            <w:r w:rsidRPr="00553685">
              <w:t>EG 6</w:t>
            </w:r>
          </w:p>
        </w:tc>
      </w:tr>
      <w:tr w:rsidR="00823CC9" w:rsidRPr="00576A8F" w:rsidTr="00196533">
        <w:tc>
          <w:tcPr>
            <w:tcW w:w="4786" w:type="dxa"/>
          </w:tcPr>
          <w:p w:rsidR="00823CC9" w:rsidRPr="00011FD6" w:rsidRDefault="00823CC9" w:rsidP="00823CC9">
            <w:pPr>
              <w:spacing w:before="120" w:after="120"/>
              <w:rPr>
                <w:szCs w:val="22"/>
              </w:rPr>
            </w:pPr>
            <w:r w:rsidRPr="00823CC9">
              <w:rPr>
                <w:szCs w:val="22"/>
              </w:rPr>
              <w:t>Leiterinnen und Leiter einer nach Sachgesichtspunkten vielfach gegliederten Registratur,</w:t>
            </w:r>
            <w:r>
              <w:rPr>
                <w:szCs w:val="22"/>
              </w:rPr>
              <w:t xml:space="preserve"> die gründliche und umfangreiche Fachkenntnisse des </w:t>
            </w:r>
            <w:proofErr w:type="spellStart"/>
            <w:r>
              <w:rPr>
                <w:szCs w:val="22"/>
              </w:rPr>
              <w:t>Registraturwesens</w:t>
            </w:r>
            <w:proofErr w:type="spellEnd"/>
            <w:r>
              <w:rPr>
                <w:szCs w:val="22"/>
              </w:rPr>
              <w:t xml:space="preserve"> und eingehende Kenntnisse des verwalteten Schriftgutes erfordern</w:t>
            </w:r>
          </w:p>
        </w:tc>
        <w:tc>
          <w:tcPr>
            <w:tcW w:w="1701" w:type="dxa"/>
          </w:tcPr>
          <w:p w:rsidR="00823CC9" w:rsidRDefault="00823CC9" w:rsidP="00823CC9">
            <w:pPr>
              <w:spacing w:before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823CC9" w:rsidRDefault="00823CC9" w:rsidP="002B3E24">
            <w:pPr>
              <w:spacing w:before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553685" w:rsidRDefault="00823CC9" w:rsidP="00553685">
            <w:pPr>
              <w:spacing w:before="120" w:after="120"/>
              <w:rPr>
                <w:b/>
              </w:rPr>
            </w:pPr>
            <w:r w:rsidRPr="00553685">
              <w:rPr>
                <w:b/>
              </w:rPr>
              <w:t>Entfallen</w:t>
            </w:r>
          </w:p>
          <w:p w:rsidR="00553685" w:rsidRPr="00553685" w:rsidRDefault="00823CC9" w:rsidP="00553685">
            <w:pPr>
              <w:spacing w:before="120" w:after="120"/>
            </w:pPr>
            <w:r w:rsidRPr="00553685">
              <w:t>(</w:t>
            </w:r>
            <w:r w:rsidR="00553685" w:rsidRPr="00553685">
              <w:t xml:space="preserve"> </w:t>
            </w:r>
            <w:r w:rsidRPr="00553685">
              <w:t xml:space="preserve">PE </w:t>
            </w:r>
            <w:proofErr w:type="spellStart"/>
            <w:r w:rsidRPr="00553685">
              <w:t>Nr</w:t>
            </w:r>
            <w:proofErr w:type="spellEnd"/>
            <w:r w:rsidRPr="00553685">
              <w:t xml:space="preserve"> 1. </w:t>
            </w:r>
            <w:r w:rsidR="00553685">
              <w:br/>
            </w:r>
            <w:r w:rsidR="00553685" w:rsidRPr="00553685">
              <w:t xml:space="preserve">= EG 6 </w:t>
            </w:r>
            <w:r w:rsidR="00553685">
              <w:t>des</w:t>
            </w:r>
            <w:r w:rsidR="00553685">
              <w:br/>
            </w:r>
            <w:r w:rsidR="00553685" w:rsidRPr="00553685">
              <w:t>allg. Teil)</w:t>
            </w:r>
          </w:p>
          <w:p w:rsidR="00823CC9" w:rsidRDefault="00823CC9" w:rsidP="00553685">
            <w:pPr>
              <w:spacing w:before="120" w:after="120"/>
              <w:rPr>
                <w:b/>
                <w:color w:val="FF0000"/>
              </w:rPr>
            </w:pPr>
          </w:p>
        </w:tc>
      </w:tr>
      <w:tr w:rsidR="002B3E24" w:rsidRPr="00576A8F" w:rsidTr="00196533">
        <w:tc>
          <w:tcPr>
            <w:tcW w:w="4786" w:type="dxa"/>
          </w:tcPr>
          <w:p w:rsidR="002B3E24" w:rsidRPr="00E5281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Beschäftigte der Entgeltgruppe 5, denen </w:t>
            </w:r>
            <w:r w:rsidRPr="00823CC9">
              <w:rPr>
                <w:szCs w:val="22"/>
                <w:u w:val="single"/>
              </w:rPr>
              <w:t>mindestens fünf Beschäftigte</w:t>
            </w:r>
            <w:r w:rsidRPr="00011FD6">
              <w:rPr>
                <w:szCs w:val="22"/>
              </w:rPr>
              <w:t xml:space="preserve"> ständig unterstellt sind.</w:t>
            </w:r>
          </w:p>
        </w:tc>
        <w:tc>
          <w:tcPr>
            <w:tcW w:w="1701" w:type="dxa"/>
          </w:tcPr>
          <w:p w:rsidR="002B3E24" w:rsidRPr="0046787D" w:rsidRDefault="00823CC9" w:rsidP="00823CC9">
            <w:pPr>
              <w:spacing w:before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2B3E24" w:rsidRDefault="00823CC9" w:rsidP="002B3E24">
            <w:pPr>
              <w:spacing w:before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2B3E24" w:rsidRPr="002B3E24" w:rsidRDefault="00011FD6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7</w:t>
            </w:r>
          </w:p>
        </w:tc>
      </w:tr>
      <w:tr w:rsidR="00326084" w:rsidRPr="00576A8F" w:rsidTr="00196533">
        <w:tc>
          <w:tcPr>
            <w:tcW w:w="4786" w:type="dxa"/>
          </w:tcPr>
          <w:p w:rsidR="00011FD6" w:rsidRPr="00011FD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Leiterinnen und Leiter einer nach Sachgesichtspunkten vielfach gegliederten Registratur, denen </w:t>
            </w:r>
            <w:r w:rsidRPr="00823CC9">
              <w:rPr>
                <w:szCs w:val="22"/>
                <w:u w:val="single"/>
              </w:rPr>
              <w:t>mindestens drei Beschäftigte</w:t>
            </w:r>
            <w:r w:rsidRPr="00011FD6">
              <w:rPr>
                <w:szCs w:val="22"/>
              </w:rPr>
              <w:t>, davon mindestens eine oder einer mindestens der Entgeltgruppe 6, ständig unterstellt sind.</w:t>
            </w:r>
          </w:p>
          <w:p w:rsidR="00326084" w:rsidRPr="00E5281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>(Hierzu Protokollerklärung Nr. 2)</w:t>
            </w:r>
          </w:p>
        </w:tc>
        <w:tc>
          <w:tcPr>
            <w:tcW w:w="1701" w:type="dxa"/>
          </w:tcPr>
          <w:p w:rsidR="00326084" w:rsidRDefault="00823CC9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326084" w:rsidRDefault="00823CC9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326084" w:rsidRPr="00553685" w:rsidRDefault="00011FD6" w:rsidP="00BF5B26">
            <w:pPr>
              <w:spacing w:before="120" w:after="120"/>
              <w:rPr>
                <w:color w:val="FF0000"/>
              </w:rPr>
            </w:pPr>
            <w:r w:rsidRPr="00553685">
              <w:t>EG 8 Fgr. 1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011FD6" w:rsidP="00E5281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Beschäftigte der Entgeltgruppe 5, denen </w:t>
            </w:r>
            <w:r w:rsidRPr="00823CC9">
              <w:rPr>
                <w:szCs w:val="22"/>
                <w:u w:val="single"/>
              </w:rPr>
              <w:t>mindestens vier Beschäftigte</w:t>
            </w:r>
            <w:r w:rsidRPr="00011FD6">
              <w:rPr>
                <w:szCs w:val="22"/>
              </w:rPr>
              <w:t>, davon mindestens drei mindestens der Entgeltgruppe 5, ständig unterstellt sind.</w:t>
            </w:r>
          </w:p>
        </w:tc>
        <w:tc>
          <w:tcPr>
            <w:tcW w:w="1701" w:type="dxa"/>
          </w:tcPr>
          <w:p w:rsidR="00326084" w:rsidRDefault="00823CC9" w:rsidP="0006623E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2B3E24" w:rsidRDefault="00823CC9" w:rsidP="0006623E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326084" w:rsidRPr="00553685" w:rsidRDefault="00011FD6" w:rsidP="00BF5B26">
            <w:pPr>
              <w:spacing w:before="120" w:after="120"/>
              <w:rPr>
                <w:color w:val="FF0000"/>
              </w:rPr>
            </w:pPr>
            <w:r w:rsidRPr="00553685">
              <w:t>EG 8 Fgr. 2</w:t>
            </w:r>
          </w:p>
        </w:tc>
      </w:tr>
      <w:tr w:rsidR="00011FD6" w:rsidRPr="00576A8F" w:rsidTr="00196533">
        <w:tc>
          <w:tcPr>
            <w:tcW w:w="4786" w:type="dxa"/>
          </w:tcPr>
          <w:p w:rsidR="00011FD6" w:rsidRPr="00E52816" w:rsidRDefault="00011FD6" w:rsidP="00E5281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Beschäftigte der Entgeltgruppe 5, denen </w:t>
            </w:r>
            <w:r w:rsidRPr="00823CC9">
              <w:rPr>
                <w:szCs w:val="22"/>
                <w:u w:val="single"/>
              </w:rPr>
              <w:t>mindestens acht Beschäftigte</w:t>
            </w:r>
            <w:r w:rsidRPr="00011FD6">
              <w:rPr>
                <w:szCs w:val="22"/>
              </w:rPr>
              <w:t xml:space="preserve"> ständig unterstellt sind</w:t>
            </w:r>
          </w:p>
        </w:tc>
        <w:tc>
          <w:tcPr>
            <w:tcW w:w="1701" w:type="dxa"/>
          </w:tcPr>
          <w:p w:rsidR="00011FD6" w:rsidRDefault="00823CC9" w:rsidP="0006623E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011FD6" w:rsidRDefault="00823CC9" w:rsidP="0006623E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011FD6" w:rsidRPr="00553685" w:rsidRDefault="00011FD6" w:rsidP="00BF5B26">
            <w:pPr>
              <w:spacing w:before="120" w:after="120"/>
              <w:rPr>
                <w:color w:val="FF0000"/>
              </w:rPr>
            </w:pPr>
            <w:r w:rsidRPr="00553685">
              <w:t>EG 8 Fgr. 3</w:t>
            </w:r>
          </w:p>
        </w:tc>
      </w:tr>
      <w:tr w:rsidR="00823CC9" w:rsidRPr="00576A8F" w:rsidTr="00332711">
        <w:tc>
          <w:tcPr>
            <w:tcW w:w="4786" w:type="dxa"/>
          </w:tcPr>
          <w:p w:rsidR="00823CC9" w:rsidRPr="00011FD6" w:rsidRDefault="00823CC9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Leiterinnen und Leiter einer nach Sachgesichtspunkten vielfach gegliederten Registratur, </w:t>
            </w:r>
            <w:r w:rsidRPr="00823CC9">
              <w:rPr>
                <w:szCs w:val="22"/>
                <w:u w:val="single"/>
              </w:rPr>
              <w:t>denen mindestens fünf Beschäftigte,</w:t>
            </w:r>
            <w:r w:rsidRPr="00011FD6">
              <w:rPr>
                <w:szCs w:val="22"/>
              </w:rPr>
              <w:t xml:space="preserve"> davon mindestens zwei min-</w:t>
            </w:r>
            <w:proofErr w:type="spellStart"/>
            <w:r w:rsidRPr="00011FD6">
              <w:rPr>
                <w:szCs w:val="22"/>
              </w:rPr>
              <w:t>destens</w:t>
            </w:r>
            <w:proofErr w:type="spellEnd"/>
            <w:r w:rsidRPr="00011FD6">
              <w:rPr>
                <w:szCs w:val="22"/>
              </w:rPr>
              <w:t xml:space="preserve"> der Entgeltgruppe 6, ständig unterstellt sind.</w:t>
            </w:r>
          </w:p>
          <w:p w:rsidR="00823CC9" w:rsidRPr="00E52816" w:rsidRDefault="00823CC9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>(Hierzu Protokollerklärung Nr. 2)</w:t>
            </w:r>
          </w:p>
        </w:tc>
        <w:tc>
          <w:tcPr>
            <w:tcW w:w="3402" w:type="dxa"/>
            <w:gridSpan w:val="2"/>
          </w:tcPr>
          <w:p w:rsidR="00823CC9" w:rsidRPr="00553685" w:rsidRDefault="00823CC9" w:rsidP="0006623E">
            <w:pPr>
              <w:spacing w:before="120" w:after="120"/>
              <w:rPr>
                <w:b/>
              </w:rPr>
            </w:pPr>
            <w:r w:rsidRPr="00553685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823CC9" w:rsidRPr="002B3E24" w:rsidRDefault="00823CC9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9a Fgr. 1</w:t>
            </w:r>
          </w:p>
        </w:tc>
      </w:tr>
      <w:tr w:rsidR="00823CC9" w:rsidRPr="00576A8F" w:rsidTr="009B3706">
        <w:tc>
          <w:tcPr>
            <w:tcW w:w="4786" w:type="dxa"/>
          </w:tcPr>
          <w:p w:rsidR="00823CC9" w:rsidRPr="00011FD6" w:rsidRDefault="00823CC9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 xml:space="preserve">Beschäftigte der Entgeltgruppe 8 Fallgruppe 1, deren Tätigkeit sich durch die besondere </w:t>
            </w:r>
            <w:r w:rsidRPr="00011FD6">
              <w:rPr>
                <w:szCs w:val="22"/>
              </w:rPr>
              <w:lastRenderedPageBreak/>
              <w:t>Bedeutung der Registratur aus der Entgeltgruppe 8 Fallgruppe 1 heraushebt.</w:t>
            </w:r>
          </w:p>
          <w:p w:rsidR="00823CC9" w:rsidRPr="00E52816" w:rsidRDefault="00823CC9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t>(Hierzu Protokollerklärung Nr. 2)</w:t>
            </w:r>
          </w:p>
        </w:tc>
        <w:tc>
          <w:tcPr>
            <w:tcW w:w="3402" w:type="dxa"/>
            <w:gridSpan w:val="2"/>
          </w:tcPr>
          <w:p w:rsidR="00823CC9" w:rsidRPr="00553685" w:rsidRDefault="00823CC9" w:rsidP="0006623E">
            <w:pPr>
              <w:spacing w:before="120" w:after="120"/>
              <w:rPr>
                <w:b/>
              </w:rPr>
            </w:pPr>
            <w:r w:rsidRPr="00553685">
              <w:rPr>
                <w:b/>
              </w:rPr>
              <w:lastRenderedPageBreak/>
              <w:t>Neu</w:t>
            </w:r>
          </w:p>
        </w:tc>
        <w:tc>
          <w:tcPr>
            <w:tcW w:w="1559" w:type="dxa"/>
            <w:shd w:val="clear" w:color="auto" w:fill="auto"/>
          </w:tcPr>
          <w:p w:rsidR="00823CC9" w:rsidRPr="002B3E24" w:rsidRDefault="00823CC9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9a Fgr. 2</w:t>
            </w:r>
          </w:p>
        </w:tc>
      </w:tr>
      <w:tr w:rsidR="00011FD6" w:rsidRPr="00576A8F" w:rsidTr="00BD0061">
        <w:tc>
          <w:tcPr>
            <w:tcW w:w="9747" w:type="dxa"/>
            <w:gridSpan w:val="4"/>
          </w:tcPr>
          <w:p w:rsidR="00011FD6" w:rsidRPr="00011FD6" w:rsidRDefault="00011FD6" w:rsidP="00011FD6">
            <w:pPr>
              <w:spacing w:before="120" w:after="120"/>
              <w:rPr>
                <w:szCs w:val="22"/>
              </w:rPr>
            </w:pPr>
            <w:r w:rsidRPr="00011FD6">
              <w:rPr>
                <w:szCs w:val="22"/>
              </w:rPr>
              <w:lastRenderedPageBreak/>
              <w:t>Protokollerklärungen:</w:t>
            </w:r>
          </w:p>
          <w:p w:rsidR="00011FD6" w:rsidRPr="00011FD6" w:rsidRDefault="00553685" w:rsidP="00011FD6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1. </w:t>
            </w:r>
            <w:r w:rsidR="00011FD6" w:rsidRPr="00011FD6">
              <w:rPr>
                <w:szCs w:val="22"/>
              </w:rPr>
              <w:t>Leiterinnen und Leiter von Registraturen, denen weniger Beschäftigte als im Tätigkeitsmerkmal gefordert ständig unterstellt sind, sind nach dem Tätigkeitsmerkmal der Entgeltgruppe 6 des Teils A Abschnitt I Ziffer 3 eingruppiert, wenn dies für sie günstiger ist.</w:t>
            </w:r>
          </w:p>
          <w:p w:rsidR="00011FD6" w:rsidRPr="002B3E24" w:rsidRDefault="00553685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szCs w:val="22"/>
              </w:rPr>
              <w:t xml:space="preserve">2.  </w:t>
            </w:r>
            <w:bookmarkStart w:id="0" w:name="_GoBack"/>
            <w:bookmarkEnd w:id="0"/>
            <w:r w:rsidR="00011FD6" w:rsidRPr="00011FD6">
              <w:rPr>
                <w:szCs w:val="22"/>
              </w:rPr>
              <w:t>Eine nach Sachgesichtspunkten vielfach gegliederte Registratur liegt vor, wenn das Schriftgut auf der Grundlage eines eingehenden, systematisch nach Sachgebieten, Oberbegriffen, Untergruppen und Stichworten weit gefächerten Aktenplans unterzubringen ist; nur in alphabetischer oder numerischer Reihenfolge geordnetes Schriftgut erfüllt diese Voraussetzungen nicht.</w:t>
            </w:r>
          </w:p>
        </w:tc>
      </w:tr>
    </w:tbl>
    <w:p w:rsidR="00C22369" w:rsidRDefault="00C22369" w:rsidP="00E52816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1FD6"/>
    <w:rsid w:val="00013BE5"/>
    <w:rsid w:val="0001508F"/>
    <w:rsid w:val="0006623E"/>
    <w:rsid w:val="00136548"/>
    <w:rsid w:val="00194463"/>
    <w:rsid w:val="00196533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534966"/>
    <w:rsid w:val="00553685"/>
    <w:rsid w:val="00575FD8"/>
    <w:rsid w:val="00576A8F"/>
    <w:rsid w:val="0059148C"/>
    <w:rsid w:val="005B66D1"/>
    <w:rsid w:val="005D197E"/>
    <w:rsid w:val="00665954"/>
    <w:rsid w:val="00670D0B"/>
    <w:rsid w:val="00683AF9"/>
    <w:rsid w:val="00686C45"/>
    <w:rsid w:val="006F6D8D"/>
    <w:rsid w:val="0071573D"/>
    <w:rsid w:val="00735B2A"/>
    <w:rsid w:val="007417DC"/>
    <w:rsid w:val="0078025D"/>
    <w:rsid w:val="00782911"/>
    <w:rsid w:val="007B23EB"/>
    <w:rsid w:val="00812D1B"/>
    <w:rsid w:val="0081598C"/>
    <w:rsid w:val="00823CC9"/>
    <w:rsid w:val="008330F7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4E"/>
    <w:rsid w:val="00A4425D"/>
    <w:rsid w:val="00AE00BF"/>
    <w:rsid w:val="00B65B9B"/>
    <w:rsid w:val="00B70E75"/>
    <w:rsid w:val="00BD1F64"/>
    <w:rsid w:val="00BF5B26"/>
    <w:rsid w:val="00C22369"/>
    <w:rsid w:val="00C27548"/>
    <w:rsid w:val="00C2788B"/>
    <w:rsid w:val="00C57D48"/>
    <w:rsid w:val="00CC0D9B"/>
    <w:rsid w:val="00CD48A0"/>
    <w:rsid w:val="00CE31B9"/>
    <w:rsid w:val="00D0280B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26829-D22D-4872-B879-E7C99385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C5C131C2.dotm</Template>
  <TotalTime>0</TotalTime>
  <Pages>2</Pages>
  <Words>339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2016-10-06T14:59:00Z</dcterms:created>
  <dcterms:modified xsi:type="dcterms:W3CDTF">2016-10-06T14:59:00Z</dcterms:modified>
</cp:coreProperties>
</file>